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36FD6" w14:textId="77777777" w:rsidR="0030704E" w:rsidRDefault="0030704E" w:rsidP="003070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DARELL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2860DF4" w14:textId="77777777" w:rsidR="0030704E" w:rsidRDefault="0030704E" w:rsidP="003070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7BD21FBB" w14:textId="77777777" w:rsidR="0030704E" w:rsidRDefault="0030704E" w:rsidP="0030704E">
      <w:pPr>
        <w:rPr>
          <w:rFonts w:ascii="Times New Roman" w:hAnsi="Times New Roman" w:cs="Times New Roman"/>
        </w:rPr>
      </w:pPr>
    </w:p>
    <w:p w14:paraId="47183DD2" w14:textId="77777777" w:rsidR="0030704E" w:rsidRDefault="0030704E" w:rsidP="0030704E">
      <w:pPr>
        <w:rPr>
          <w:rFonts w:ascii="Times New Roman" w:hAnsi="Times New Roman" w:cs="Times New Roman"/>
        </w:rPr>
      </w:pPr>
    </w:p>
    <w:p w14:paraId="080888EB" w14:textId="77777777" w:rsidR="0030704E" w:rsidRDefault="0030704E" w:rsidP="003070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Agnes </w:t>
      </w:r>
      <w:proofErr w:type="spellStart"/>
      <w:r>
        <w:rPr>
          <w:rFonts w:ascii="Times New Roman" w:hAnsi="Times New Roman" w:cs="Times New Roman"/>
        </w:rPr>
        <w:t>Newenham</w:t>
      </w:r>
      <w:proofErr w:type="spellEnd"/>
      <w:r>
        <w:rPr>
          <w:rFonts w:ascii="Times New Roman" w:hAnsi="Times New Roman" w:cs="Times New Roman"/>
        </w:rPr>
        <w:t xml:space="preserve">(q.v.) made a plaint of debt against Nicholas </w:t>
      </w:r>
      <w:proofErr w:type="spellStart"/>
      <w:r>
        <w:rPr>
          <w:rFonts w:ascii="Times New Roman" w:hAnsi="Times New Roman" w:cs="Times New Roman"/>
        </w:rPr>
        <w:t>Fene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4A795ADD" w14:textId="77777777" w:rsidR="0030704E" w:rsidRDefault="0030704E" w:rsidP="003070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Daventry, Northamptonshire(q.v.).</w:t>
      </w:r>
    </w:p>
    <w:p w14:paraId="2C9FB2AB" w14:textId="77777777" w:rsidR="0030704E" w:rsidRDefault="0030704E" w:rsidP="003070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596108F" w14:textId="77777777" w:rsidR="0030704E" w:rsidRDefault="0030704E" w:rsidP="0030704E">
      <w:pPr>
        <w:rPr>
          <w:rFonts w:ascii="Times New Roman" w:hAnsi="Times New Roman" w:cs="Times New Roman"/>
        </w:rPr>
      </w:pPr>
    </w:p>
    <w:p w14:paraId="6905E788" w14:textId="77777777" w:rsidR="0030704E" w:rsidRDefault="0030704E" w:rsidP="0030704E">
      <w:pPr>
        <w:rPr>
          <w:rFonts w:ascii="Times New Roman" w:hAnsi="Times New Roman" w:cs="Times New Roman"/>
        </w:rPr>
      </w:pPr>
    </w:p>
    <w:p w14:paraId="22904558" w14:textId="77777777" w:rsidR="0030704E" w:rsidRDefault="0030704E" w:rsidP="003070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July 2018</w:t>
      </w:r>
    </w:p>
    <w:p w14:paraId="26CC3FFF" w14:textId="77777777" w:rsidR="006B2F86" w:rsidRPr="00E71FC3" w:rsidRDefault="003070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AA377" w14:textId="77777777" w:rsidR="0030704E" w:rsidRDefault="0030704E" w:rsidP="00E71FC3">
      <w:r>
        <w:separator/>
      </w:r>
    </w:p>
  </w:endnote>
  <w:endnote w:type="continuationSeparator" w:id="0">
    <w:p w14:paraId="56C9AA94" w14:textId="77777777" w:rsidR="0030704E" w:rsidRDefault="003070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D45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FD236" w14:textId="77777777" w:rsidR="0030704E" w:rsidRDefault="0030704E" w:rsidP="00E71FC3">
      <w:r>
        <w:separator/>
      </w:r>
    </w:p>
  </w:footnote>
  <w:footnote w:type="continuationSeparator" w:id="0">
    <w:p w14:paraId="0F322236" w14:textId="77777777" w:rsidR="0030704E" w:rsidRDefault="003070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04E"/>
    <w:rsid w:val="001A7C09"/>
    <w:rsid w:val="0030704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8C5A"/>
  <w15:chartTrackingRefBased/>
  <w15:docId w15:val="{7E54A66B-2965-4C2A-A8E7-FBD0E8AD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04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07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2018-08-14T18:58:00Z</dcterms:created>
  <dcterms:modified xsi:type="dcterms:W3CDTF">2018-08-14T18:59:00Z</dcterms:modified>
</cp:coreProperties>
</file>